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E65" w:rsidRPr="00271E70" w:rsidRDefault="00EA6E65" w:rsidP="00EA6E6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  <w:u w:val="single"/>
        </w:rPr>
        <w:t>Geoffrey PAGE</w:t>
      </w:r>
      <w:r w:rsidRPr="00271E70">
        <w:rPr>
          <w:rFonts w:ascii="Times New Roman" w:hAnsi="Times New Roman" w:cs="Times New Roman"/>
          <w:sz w:val="24"/>
          <w:szCs w:val="24"/>
        </w:rPr>
        <w:t xml:space="preserve">       (fl.1415)</w:t>
      </w:r>
    </w:p>
    <w:p w:rsidR="00EA6E65" w:rsidRPr="00271E70" w:rsidRDefault="00EA6E65" w:rsidP="00EA6E6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>Archer.</w:t>
      </w:r>
    </w:p>
    <w:p w:rsidR="00EA6E65" w:rsidRPr="00271E70" w:rsidRDefault="00EA6E65" w:rsidP="00EA6E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6E65" w:rsidRPr="00271E70" w:rsidRDefault="00EA6E65" w:rsidP="00EA6E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6E65" w:rsidRPr="00271E70" w:rsidRDefault="00EA6E65" w:rsidP="00EA6E6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ab/>
        <w:t>1415</w:t>
      </w:r>
      <w:r w:rsidRPr="00271E70">
        <w:rPr>
          <w:rFonts w:ascii="Times New Roman" w:hAnsi="Times New Roman" w:cs="Times New Roman"/>
          <w:sz w:val="24"/>
          <w:szCs w:val="24"/>
        </w:rPr>
        <w:tab/>
        <w:t>He was on the expedition to France under the command of John</w:t>
      </w:r>
    </w:p>
    <w:p w:rsidR="00EA6E65" w:rsidRPr="00271E70" w:rsidRDefault="00EA6E65" w:rsidP="00EA6E6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ab/>
      </w:r>
      <w:r w:rsidRPr="00271E70">
        <w:rPr>
          <w:rFonts w:ascii="Times New Roman" w:hAnsi="Times New Roman" w:cs="Times New Roman"/>
          <w:sz w:val="24"/>
          <w:szCs w:val="24"/>
        </w:rPr>
        <w:tab/>
        <w:t>Swillington(q.v.).   (</w:t>
      </w:r>
      <w:hyperlink r:id="rId6" w:history="1">
        <w:r w:rsidRPr="00271E70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271E70">
        <w:rPr>
          <w:rFonts w:ascii="Times New Roman" w:hAnsi="Times New Roman" w:cs="Times New Roman"/>
          <w:sz w:val="24"/>
          <w:szCs w:val="24"/>
        </w:rPr>
        <w:t>)</w:t>
      </w:r>
    </w:p>
    <w:p w:rsidR="00EA6E65" w:rsidRPr="00271E70" w:rsidRDefault="00EA6E65" w:rsidP="00EA6E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6E65" w:rsidRPr="00271E70" w:rsidRDefault="00EA6E65" w:rsidP="00EA6E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6E65" w:rsidRPr="00271E70" w:rsidRDefault="00EA6E65" w:rsidP="00EA6E6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1E70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E65" w:rsidRDefault="00EA6E65" w:rsidP="00564E3C">
      <w:pPr>
        <w:spacing w:after="0" w:line="240" w:lineRule="auto"/>
      </w:pPr>
      <w:r>
        <w:separator/>
      </w:r>
    </w:p>
  </w:endnote>
  <w:endnote w:type="continuationSeparator" w:id="0">
    <w:p w:rsidR="00EA6E65" w:rsidRDefault="00EA6E6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A6E65">
      <w:rPr>
        <w:rFonts w:ascii="Times New Roman" w:hAnsi="Times New Roman" w:cs="Times New Roman"/>
        <w:noProof/>
        <w:sz w:val="24"/>
        <w:szCs w:val="24"/>
      </w:rPr>
      <w:t>19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E65" w:rsidRDefault="00EA6E65" w:rsidP="00564E3C">
      <w:pPr>
        <w:spacing w:after="0" w:line="240" w:lineRule="auto"/>
      </w:pPr>
      <w:r>
        <w:separator/>
      </w:r>
    </w:p>
  </w:footnote>
  <w:footnote w:type="continuationSeparator" w:id="0">
    <w:p w:rsidR="00EA6E65" w:rsidRDefault="00EA6E6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65"/>
    <w:rsid w:val="00372DC6"/>
    <w:rsid w:val="00564E3C"/>
    <w:rsid w:val="0064591D"/>
    <w:rsid w:val="00DD5B8A"/>
    <w:rsid w:val="00EA6E65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C7CFB0-99FC-4327-810C-B592A3D7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EA6E6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2016-02-19T23:07:00Z</dcterms:created>
  <dcterms:modified xsi:type="dcterms:W3CDTF">2016-02-19T23:07:00Z</dcterms:modified>
</cp:coreProperties>
</file>